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BE18A" w14:textId="77777777" w:rsidR="00F95AF7" w:rsidRDefault="00F95AF7" w:rsidP="00F95A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Juliana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MELLE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2B783C5B" w14:textId="77777777" w:rsidR="00F95AF7" w:rsidRDefault="00F95AF7" w:rsidP="00F95A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EB04500" w14:textId="77777777" w:rsidR="00F95AF7" w:rsidRDefault="00F95AF7" w:rsidP="00F95A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53F7F4" w14:textId="77777777" w:rsidR="00F95AF7" w:rsidRDefault="00F95AF7" w:rsidP="00F95A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5C1526" w14:textId="77777777" w:rsidR="00F95AF7" w:rsidRDefault="00F95AF7" w:rsidP="00F95A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Mar.1411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7AA40D8C" w14:textId="77777777" w:rsidR="00F95AF7" w:rsidRDefault="00F95AF7" w:rsidP="00F95AF7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p.254)</w:t>
      </w:r>
    </w:p>
    <w:p w14:paraId="02A89D4A" w14:textId="77777777" w:rsidR="00F95AF7" w:rsidRDefault="00F95AF7" w:rsidP="00F95A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</w:t>
      </w:r>
      <w:r>
        <w:rPr>
          <w:rFonts w:ascii="Times New Roman" w:hAnsi="Times New Roman" w:cs="Times New Roman"/>
          <w:sz w:val="24"/>
          <w:szCs w:val="24"/>
        </w:rPr>
        <w:tab/>
        <w:t>Probate of her Will.    (ibid.)</w:t>
      </w:r>
    </w:p>
    <w:p w14:paraId="19A6C2E1" w14:textId="77777777" w:rsidR="00F95AF7" w:rsidRDefault="00F95AF7" w:rsidP="00F95A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8EDE8D" w14:textId="77777777" w:rsidR="00F95AF7" w:rsidRDefault="00F95AF7" w:rsidP="00F95AF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FC832A" w14:textId="77777777" w:rsidR="00F95AF7" w:rsidRDefault="00F95AF7" w:rsidP="00F95AF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2023</w:t>
      </w:r>
    </w:p>
    <w:p w14:paraId="575BF8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94516" w14:textId="77777777" w:rsidR="00F95AF7" w:rsidRDefault="00F95AF7" w:rsidP="009139A6">
      <w:r>
        <w:separator/>
      </w:r>
    </w:p>
  </w:endnote>
  <w:endnote w:type="continuationSeparator" w:id="0">
    <w:p w14:paraId="3EF93CE1" w14:textId="77777777" w:rsidR="00F95AF7" w:rsidRDefault="00F95A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DE6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B47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9D0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71A2" w14:textId="77777777" w:rsidR="00F95AF7" w:rsidRDefault="00F95AF7" w:rsidP="009139A6">
      <w:r>
        <w:separator/>
      </w:r>
    </w:p>
  </w:footnote>
  <w:footnote w:type="continuationSeparator" w:id="0">
    <w:p w14:paraId="747F3C05" w14:textId="77777777" w:rsidR="00F95AF7" w:rsidRDefault="00F95A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43E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4FC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2FD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AF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9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7745A"/>
  <w15:chartTrackingRefBased/>
  <w15:docId w15:val="{7A67E6EA-8E17-4DD1-A541-E032A5E4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AF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2023-02-26T22:29:00Z</dcterms:created>
  <dcterms:modified xsi:type="dcterms:W3CDTF">2023-02-26T22:29:00Z</dcterms:modified>
</cp:coreProperties>
</file>